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2D6" w:rsidRPr="001B359E" w:rsidRDefault="002762AD" w:rsidP="001B359E">
      <w:r>
        <w:rPr>
          <w:noProof/>
        </w:rPr>
        <w:pict>
          <v:rect id="_x0000_s1162" style="position:absolute;margin-left:14pt;margin-top:-22pt;width:761pt;height:579pt;z-index:-251665920;mso-position-horizontal-relative:page" filled="f" strokeweight="2pt">
            <w10:wrap anchorx="page"/>
          </v:rect>
        </w:pict>
      </w:r>
      <w:r>
        <w:rPr>
          <w:noProof/>
        </w:rPr>
        <w:pict>
          <v:roundrect id="_x0000_s1161" style="position:absolute;margin-left:-8.95pt;margin-top:-9.9pt;width:734.95pt;height:53.35pt;z-index:251649536" arcsize="10923f">
            <v:textbox style="mso-next-textbox:#_x0000_s1161">
              <w:txbxContent>
                <w:p w:rsidR="00B35CFE" w:rsidRDefault="00B35CFE" w:rsidP="008D6E59">
                  <w:pPr>
                    <w:jc w:val="right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اليوم :                                                                                                   المادة : حاسب آلي                                                              الصف : الأول ثانوي مقررات                                                                              </w:t>
                  </w:r>
                </w:p>
                <w:p w:rsidR="00B35CFE" w:rsidRDefault="00B35CFE" w:rsidP="00233960">
                  <w:pPr>
                    <w:jc w:val="right"/>
                  </w:pPr>
                  <w:r>
                    <w:rPr>
                      <w:rFonts w:hint="cs"/>
                      <w:rtl/>
                    </w:rPr>
                    <w:t xml:space="preserve">التاريخ :                                                                             الموضوع : الوحدة </w:t>
                  </w:r>
                  <w:r w:rsidR="00233960">
                    <w:rPr>
                      <w:rFonts w:hint="cs"/>
                      <w:rtl/>
                    </w:rPr>
                    <w:t>الخامسة</w:t>
                  </w:r>
                  <w:r>
                    <w:rPr>
                      <w:rFonts w:hint="cs"/>
                      <w:rtl/>
                    </w:rPr>
                    <w:t xml:space="preserve">  (</w:t>
                  </w:r>
                  <w:r w:rsidR="00233960">
                    <w:rPr>
                      <w:rFonts w:hint="cs"/>
                      <w:rtl/>
                    </w:rPr>
                    <w:t>مهارات الطباعة على</w:t>
                  </w:r>
                  <w:r w:rsidR="00C90677">
                    <w:rPr>
                      <w:rFonts w:hint="cs"/>
                      <w:rtl/>
                    </w:rPr>
                    <w:t xml:space="preserve"> الحاسب</w:t>
                  </w:r>
                  <w:r>
                    <w:rPr>
                      <w:rFonts w:hint="cs"/>
                      <w:rtl/>
                    </w:rPr>
                    <w:t xml:space="preserve">)                            </w:t>
                  </w:r>
                  <w:r w:rsidR="008D6E59">
                    <w:rPr>
                      <w:rFonts w:hint="cs"/>
                      <w:rtl/>
                    </w:rPr>
                    <w:t xml:space="preserve">               نوع الدرس : نظري</w:t>
                  </w:r>
                </w:p>
                <w:p w:rsidR="00B35CFE" w:rsidRPr="008273A6" w:rsidRDefault="00B35CFE" w:rsidP="00B35CFE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302D6" w:rsidRDefault="006302D6" w:rsidP="006C5130">
      <w:pPr>
        <w:rPr>
          <w:rtl/>
        </w:rPr>
      </w:pPr>
    </w:p>
    <w:p w:rsidR="006C4517" w:rsidRDefault="006C4517" w:rsidP="006C5130">
      <w:pPr>
        <w:rPr>
          <w:rtl/>
        </w:rPr>
      </w:pPr>
    </w:p>
    <w:p w:rsidR="006C4517" w:rsidRDefault="002762AD" w:rsidP="006C5130">
      <w:pPr>
        <w:rPr>
          <w:rtl/>
        </w:rPr>
      </w:pPr>
      <w:r>
        <w:rPr>
          <w:noProof/>
          <w:rtl/>
        </w:rPr>
        <w:pict>
          <v:rect id="_x0000_s1171" style="position:absolute;margin-left:152pt;margin-top:78.45pt;width:95pt;height:19.55pt;z-index:251662336;mso-position-horizontal-relative:page;mso-position-vertical-relative:page" stroked="f">
            <v:fill opacity="0"/>
            <v:textbox>
              <w:txbxContent>
                <w:p w:rsidR="00A02ED9" w:rsidRDefault="00A02ED9" w:rsidP="00A02ED9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نشاط صفي</w:t>
                  </w:r>
                </w:p>
              </w:txbxContent>
            </v:textbox>
            <w10:wrap anchorx="page" anchory="page"/>
          </v:rect>
        </w:pict>
      </w:r>
      <w:r>
        <w:rPr>
          <w:noProof/>
          <w:rtl/>
        </w:rPr>
        <w:pict>
          <v:rect id="_x0000_s1170" style="position:absolute;margin-left:560pt;margin-top:79.45pt;width:95pt;height:19.55pt;z-index:251661312;mso-position-horizontal-relative:page;mso-position-vertical-relative:page" stroked="f">
            <v:fill opacity="0"/>
            <v:textbox>
              <w:txbxContent>
                <w:p w:rsidR="00A02ED9" w:rsidRDefault="00A02ED9" w:rsidP="00A02ED9">
                  <w:pPr>
                    <w:jc w:val="center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نشاط صفي</w:t>
                  </w:r>
                </w:p>
              </w:txbxContent>
            </v:textbox>
            <w10:wrap anchorx="page" anchory="page"/>
          </v:rect>
        </w:pict>
      </w:r>
    </w:p>
    <w:p w:rsidR="006C4517" w:rsidRDefault="002762AD" w:rsidP="006C4517">
      <w:pPr>
        <w:jc w:val="right"/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67" type="#_x0000_t202" style="position:absolute;left:0;text-align:left;margin-left:430.05pt;margin-top:102pt;width:305.95pt;height:476pt;z-index:251658240;mso-position-horizontal-relative:page;mso-position-vertical-relative:page" stroked="f">
            <v:fill opacity="0"/>
            <v:textbox>
              <w:txbxContent>
                <w:p w:rsidR="00233960" w:rsidRPr="005870AD" w:rsidRDefault="00233960" w:rsidP="00233960">
                  <w:pPr>
                    <w:bidi/>
                    <w:rPr>
                      <w:sz w:val="28"/>
                      <w:szCs w:val="28"/>
                      <w:rtl/>
                    </w:rPr>
                  </w:pPr>
                  <w:r w:rsidRPr="005870AD">
                    <w:rPr>
                      <w:rFonts w:hint="cs"/>
                      <w:sz w:val="28"/>
                      <w:szCs w:val="28"/>
                      <w:rtl/>
                    </w:rPr>
                    <w:t>تعلمك للطباعة يساعدك على :</w:t>
                  </w:r>
                </w:p>
                <w:p w:rsidR="00233960" w:rsidRPr="005870AD" w:rsidRDefault="00233960" w:rsidP="00233960">
                  <w:pPr>
                    <w:bidi/>
                    <w:rPr>
                      <w:rtl/>
                    </w:rPr>
                  </w:pPr>
                  <w:r w:rsidRPr="005870AD">
                    <w:rPr>
                      <w:rFonts w:hint="cs"/>
                      <w:rtl/>
                    </w:rPr>
                    <w:t>1)....</w:t>
                  </w:r>
                  <w:r w:rsidR="005870AD">
                    <w:rPr>
                      <w:rFonts w:hint="cs"/>
                      <w:rtl/>
                    </w:rPr>
                    <w:t>............................................</w:t>
                  </w:r>
                  <w:r w:rsidRPr="005870AD">
                    <w:rPr>
                      <w:rFonts w:hint="cs"/>
                      <w:rtl/>
                    </w:rPr>
                    <w:t>...</w:t>
                  </w:r>
                </w:p>
                <w:p w:rsidR="00233960" w:rsidRPr="005870AD" w:rsidRDefault="00233960" w:rsidP="00233960">
                  <w:pPr>
                    <w:bidi/>
                    <w:rPr>
                      <w:rtl/>
                    </w:rPr>
                  </w:pPr>
                  <w:r w:rsidRPr="005870AD">
                    <w:rPr>
                      <w:rFonts w:hint="cs"/>
                      <w:rtl/>
                    </w:rPr>
                    <w:t>2)...</w:t>
                  </w:r>
                  <w:r w:rsidR="005870AD">
                    <w:rPr>
                      <w:rFonts w:hint="cs"/>
                      <w:rtl/>
                    </w:rPr>
                    <w:t>...........................................</w:t>
                  </w:r>
                  <w:r w:rsidRPr="005870AD">
                    <w:rPr>
                      <w:rFonts w:hint="cs"/>
                      <w:rtl/>
                    </w:rPr>
                    <w:t>.....</w:t>
                  </w:r>
                </w:p>
                <w:p w:rsidR="00233960" w:rsidRDefault="00233960" w:rsidP="00233960">
                  <w:pPr>
                    <w:bidi/>
                    <w:rPr>
                      <w:rtl/>
                    </w:rPr>
                  </w:pPr>
                  <w:r w:rsidRPr="005870AD">
                    <w:rPr>
                      <w:rFonts w:hint="cs"/>
                      <w:rtl/>
                    </w:rPr>
                    <w:t>3)......</w:t>
                  </w:r>
                  <w:r w:rsidR="005870AD">
                    <w:rPr>
                      <w:rFonts w:hint="cs"/>
                      <w:rtl/>
                    </w:rPr>
                    <w:t>..........................................</w:t>
                  </w:r>
                  <w:r w:rsidRPr="005870AD">
                    <w:rPr>
                      <w:rFonts w:hint="cs"/>
                      <w:rtl/>
                    </w:rPr>
                    <w:t>...</w:t>
                  </w:r>
                </w:p>
                <w:p w:rsidR="005870AD" w:rsidRPr="005870AD" w:rsidRDefault="005870AD" w:rsidP="005870AD">
                  <w:pPr>
                    <w:bidi/>
                    <w:rPr>
                      <w:rtl/>
                    </w:rPr>
                  </w:pPr>
                </w:p>
                <w:p w:rsidR="00233960" w:rsidRPr="001A127A" w:rsidRDefault="005870AD" w:rsidP="005A2726">
                  <w:pPr>
                    <w:bidi/>
                    <w:jc w:val="center"/>
                    <w:rPr>
                      <w:rFonts w:cs="K Homa"/>
                      <w:sz w:val="32"/>
                      <w:szCs w:val="32"/>
                      <w:rtl/>
                    </w:rPr>
                  </w:pPr>
                  <w:r w:rsidRPr="001A127A">
                    <w:rPr>
                      <w:rFonts w:cs="K Homa" w:hint="cs"/>
                      <w:sz w:val="32"/>
                      <w:szCs w:val="32"/>
                      <w:rtl/>
                    </w:rPr>
                    <w:t>أجزاء</w:t>
                  </w:r>
                  <w:r w:rsidR="00233960" w:rsidRPr="001A127A">
                    <w:rPr>
                      <w:rFonts w:cs="K Homa" w:hint="cs"/>
                      <w:sz w:val="32"/>
                      <w:szCs w:val="32"/>
                      <w:rtl/>
                    </w:rPr>
                    <w:t xml:space="preserve"> لوحة المفاتيح</w:t>
                  </w:r>
                </w:p>
                <w:p w:rsidR="005870AD" w:rsidRPr="00A02ED9" w:rsidRDefault="005870AD" w:rsidP="005870AD">
                  <w:pPr>
                    <w:bidi/>
                    <w:jc w:val="center"/>
                    <w:rPr>
                      <w:rtl/>
                    </w:rPr>
                  </w:pPr>
                </w:p>
                <w:p w:rsidR="00233960" w:rsidRDefault="00233960" w:rsidP="00233960">
                  <w:pPr>
                    <w:bidi/>
                    <w:rPr>
                      <w:sz w:val="28"/>
                      <w:szCs w:val="28"/>
                      <w:rtl/>
                    </w:rPr>
                  </w:pPr>
                  <w:r w:rsidRPr="005870AD">
                    <w:rPr>
                      <w:rFonts w:hint="cs"/>
                      <w:sz w:val="28"/>
                      <w:szCs w:val="28"/>
                      <w:rtl/>
                    </w:rPr>
                    <w:t xml:space="preserve">تحتوي لوحة المفاتيح على </w:t>
                  </w:r>
                  <w:r w:rsidR="005870AD" w:rsidRPr="005870AD">
                    <w:rPr>
                      <w:rFonts w:hint="cs"/>
                      <w:sz w:val="28"/>
                      <w:szCs w:val="28"/>
                      <w:rtl/>
                    </w:rPr>
                    <w:t>أربعة</w:t>
                  </w:r>
                  <w:r w:rsidRPr="005870AD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5870AD" w:rsidRPr="005870AD">
                    <w:rPr>
                      <w:rFonts w:hint="cs"/>
                      <w:sz w:val="28"/>
                      <w:szCs w:val="28"/>
                      <w:rtl/>
                    </w:rPr>
                    <w:t>أنواع</w:t>
                  </w:r>
                  <w:r w:rsidRPr="005870AD">
                    <w:rPr>
                      <w:rFonts w:hint="cs"/>
                      <w:sz w:val="28"/>
                      <w:szCs w:val="28"/>
                      <w:rtl/>
                    </w:rPr>
                    <w:t xml:space="preserve"> </w:t>
                  </w:r>
                  <w:r w:rsidR="005870AD" w:rsidRPr="005870AD">
                    <w:rPr>
                      <w:rFonts w:hint="cs"/>
                      <w:sz w:val="28"/>
                      <w:szCs w:val="28"/>
                      <w:rtl/>
                    </w:rPr>
                    <w:t>أساسية</w:t>
                  </w:r>
                  <w:r w:rsidRPr="005870AD">
                    <w:rPr>
                      <w:rFonts w:hint="cs"/>
                      <w:sz w:val="28"/>
                      <w:szCs w:val="28"/>
                      <w:rtl/>
                    </w:rPr>
                    <w:t xml:space="preserve"> هي :</w:t>
                  </w:r>
                </w:p>
                <w:p w:rsidR="005870AD" w:rsidRPr="005870AD" w:rsidRDefault="005870AD" w:rsidP="005870AD">
                  <w:pPr>
                    <w:bidi/>
                    <w:rPr>
                      <w:sz w:val="28"/>
                      <w:szCs w:val="28"/>
                      <w:rtl/>
                    </w:rPr>
                  </w:pPr>
                </w:p>
                <w:p w:rsidR="00233960" w:rsidRPr="005A2726" w:rsidRDefault="00233960" w:rsidP="005A2726">
                  <w:pPr>
                    <w:pStyle w:val="a6"/>
                    <w:numPr>
                      <w:ilvl w:val="0"/>
                      <w:numId w:val="50"/>
                    </w:num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مفايح الطباعة  (</w:t>
                  </w:r>
                  <w:r w:rsidR="001A127A"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الأحرف</w:t>
                  </w:r>
                  <w:r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) :</w:t>
                  </w:r>
                </w:p>
                <w:p w:rsidR="00233960" w:rsidRPr="005A2726" w:rsidRDefault="00233960" w:rsidP="00233960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>هل ترتيب مفاتيح لوحة المفاتيح هو نفس ترتيب مفاتيح الالات الكاتبة ؟</w:t>
                  </w:r>
                </w:p>
                <w:p w:rsidR="00233960" w:rsidRDefault="00233960" w:rsidP="00233960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>...............</w:t>
                  </w:r>
                  <w:r w:rsidR="00A02ED9">
                    <w:rPr>
                      <w:rFonts w:hint="cs"/>
                      <w:rtl/>
                    </w:rPr>
                    <w:t>.................................................</w:t>
                  </w:r>
                  <w:r w:rsidRPr="005A2726">
                    <w:rPr>
                      <w:rFonts w:hint="cs"/>
                      <w:rtl/>
                    </w:rPr>
                    <w:t>.......................</w:t>
                  </w:r>
                </w:p>
                <w:p w:rsidR="005870AD" w:rsidRPr="005A2726" w:rsidRDefault="005870AD" w:rsidP="005870AD">
                  <w:pPr>
                    <w:bidi/>
                    <w:rPr>
                      <w:rtl/>
                    </w:rPr>
                  </w:pPr>
                </w:p>
                <w:p w:rsidR="00233960" w:rsidRPr="005A2726" w:rsidRDefault="00233960" w:rsidP="005A2726">
                  <w:pPr>
                    <w:pStyle w:val="a6"/>
                    <w:numPr>
                      <w:ilvl w:val="0"/>
                      <w:numId w:val="50"/>
                    </w:num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لوحة </w:t>
                  </w:r>
                  <w:r w:rsidR="001A127A"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الأرقام</w:t>
                  </w:r>
                  <w:r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:</w:t>
                  </w:r>
                </w:p>
                <w:p w:rsidR="00233960" w:rsidRPr="005A2726" w:rsidRDefault="00233960" w:rsidP="00233960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>هل ترتيب المفاتيح بلوحة المفاتيح بنفس ترتيب مفاتيح الالة الحاسبة ؟ولماذا؟</w:t>
                  </w:r>
                </w:p>
                <w:p w:rsidR="00233960" w:rsidRDefault="00233960" w:rsidP="00233960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>....................................</w:t>
                  </w:r>
                  <w:r w:rsidR="00A02ED9">
                    <w:rPr>
                      <w:rFonts w:hint="cs"/>
                      <w:rtl/>
                    </w:rPr>
                    <w:t>.....................</w:t>
                  </w:r>
                  <w:r w:rsidRPr="005A2726">
                    <w:rPr>
                      <w:rFonts w:hint="cs"/>
                      <w:rtl/>
                    </w:rPr>
                    <w:t>.............................</w:t>
                  </w:r>
                </w:p>
                <w:p w:rsidR="005870AD" w:rsidRPr="005A2726" w:rsidRDefault="005870AD" w:rsidP="005870AD">
                  <w:pPr>
                    <w:bidi/>
                    <w:rPr>
                      <w:rtl/>
                    </w:rPr>
                  </w:pPr>
                </w:p>
                <w:p w:rsidR="00233960" w:rsidRPr="005A2726" w:rsidRDefault="00233960" w:rsidP="005A2726">
                  <w:pPr>
                    <w:pStyle w:val="a6"/>
                    <w:numPr>
                      <w:ilvl w:val="0"/>
                      <w:numId w:val="50"/>
                    </w:num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مفاتيح الوظائف :</w:t>
                  </w:r>
                </w:p>
                <w:p w:rsidR="00233960" w:rsidRPr="005A2726" w:rsidRDefault="00233960" w:rsidP="00233960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 xml:space="preserve">تؤدي الوظائف الخاصة بنظام التشغيل </w:t>
                  </w:r>
                  <w:r w:rsidR="005A2726" w:rsidRPr="005A2726">
                    <w:rPr>
                      <w:rFonts w:hint="cs"/>
                      <w:rtl/>
                    </w:rPr>
                    <w:t>.</w:t>
                  </w:r>
                </w:p>
                <w:p w:rsidR="005A2726" w:rsidRDefault="005A2726" w:rsidP="005A2726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>مثال :</w:t>
                  </w:r>
                  <w:r w:rsidRPr="005A2726">
                    <w:t xml:space="preserve"> F1</w:t>
                  </w:r>
                  <w:r w:rsidRPr="005A2726">
                    <w:rPr>
                      <w:rFonts w:hint="cs"/>
                      <w:rtl/>
                    </w:rPr>
                    <w:t xml:space="preserve">   إلى   </w:t>
                  </w:r>
                  <w:r w:rsidRPr="005A2726">
                    <w:t>F12</w:t>
                  </w:r>
                </w:p>
                <w:p w:rsidR="005870AD" w:rsidRPr="005A2726" w:rsidRDefault="005870AD" w:rsidP="005870AD">
                  <w:pPr>
                    <w:bidi/>
                    <w:rPr>
                      <w:rtl/>
                    </w:rPr>
                  </w:pPr>
                </w:p>
                <w:p w:rsidR="005A2726" w:rsidRPr="005A2726" w:rsidRDefault="005A2726" w:rsidP="005A2726">
                  <w:pPr>
                    <w:pStyle w:val="a6"/>
                    <w:numPr>
                      <w:ilvl w:val="0"/>
                      <w:numId w:val="50"/>
                    </w:num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5A2726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مفاتيح الحركة :</w:t>
                  </w:r>
                </w:p>
                <w:p w:rsidR="005A2726" w:rsidRPr="005A2726" w:rsidRDefault="005A2726" w:rsidP="005A2726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 xml:space="preserve">هي التي تسمح للمستخدم بالتنقل داخل المستند </w:t>
                  </w:r>
                </w:p>
                <w:p w:rsidR="005A2726" w:rsidRPr="005A2726" w:rsidRDefault="005A2726" w:rsidP="005A2726">
                  <w:pPr>
                    <w:bidi/>
                    <w:rPr>
                      <w:rtl/>
                    </w:rPr>
                  </w:pPr>
                  <w:r w:rsidRPr="005A2726">
                    <w:rPr>
                      <w:rFonts w:hint="cs"/>
                      <w:rtl/>
                    </w:rPr>
                    <w:t xml:space="preserve">مثل : </w:t>
                  </w:r>
                </w:p>
                <w:p w:rsidR="005A2726" w:rsidRPr="005A2726" w:rsidRDefault="005A2726" w:rsidP="00BC5A5B">
                  <w:pPr>
                    <w:bidi/>
                    <w:jc w:val="right"/>
                  </w:pPr>
                  <w:r w:rsidRPr="005A2726">
                    <w:t>Home  ……………………………</w:t>
                  </w:r>
                </w:p>
                <w:p w:rsidR="005A2726" w:rsidRPr="005A2726" w:rsidRDefault="005A2726" w:rsidP="00BC5A5B">
                  <w:pPr>
                    <w:bidi/>
                    <w:jc w:val="right"/>
                  </w:pPr>
                  <w:r w:rsidRPr="005A2726">
                    <w:t>End……………………………….</w:t>
                  </w:r>
                </w:p>
                <w:p w:rsidR="005A2726" w:rsidRPr="005A2726" w:rsidRDefault="005A2726" w:rsidP="00BC5A5B">
                  <w:pPr>
                    <w:bidi/>
                    <w:jc w:val="right"/>
                  </w:pPr>
                  <w:r w:rsidRPr="005A2726">
                    <w:t>PageUp…………………………...</w:t>
                  </w:r>
                </w:p>
                <w:p w:rsidR="005A2726" w:rsidRPr="005A2726" w:rsidRDefault="005A2726" w:rsidP="00BC5A5B">
                  <w:pPr>
                    <w:bidi/>
                    <w:jc w:val="right"/>
                  </w:pPr>
                  <w:r w:rsidRPr="005A2726">
                    <w:t>PageDown………………………..</w:t>
                  </w:r>
                </w:p>
                <w:p w:rsidR="00BC5A5B" w:rsidRDefault="00BC5A5B" w:rsidP="005870AD">
                  <w:pPr>
                    <w:bidi/>
                    <w:jc w:val="center"/>
                    <w:rPr>
                      <w:rtl/>
                    </w:rPr>
                  </w:pPr>
                </w:p>
                <w:p w:rsidR="005A2726" w:rsidRPr="00BC5A5B" w:rsidRDefault="00BC5A5B" w:rsidP="00BC5A5B">
                  <w:pPr>
                    <w:bidi/>
                    <w:jc w:val="center"/>
                    <w:rPr>
                      <w:sz w:val="28"/>
                      <w:szCs w:val="28"/>
                      <w:rtl/>
                    </w:rPr>
                  </w:pPr>
                  <w:r w:rsidRPr="00BC5A5B">
                    <w:rPr>
                      <w:rFonts w:hint="cs"/>
                      <w:sz w:val="28"/>
                      <w:szCs w:val="28"/>
                      <w:rtl/>
                    </w:rPr>
                    <w:t>إضافة</w:t>
                  </w:r>
                  <w:r w:rsidR="005A2726" w:rsidRPr="00BC5A5B">
                    <w:rPr>
                      <w:rFonts w:hint="cs"/>
                      <w:sz w:val="28"/>
                      <w:szCs w:val="28"/>
                      <w:rtl/>
                    </w:rPr>
                    <w:t xml:space="preserve"> إلى </w:t>
                  </w:r>
                  <w:r w:rsidRPr="00BC5A5B">
                    <w:rPr>
                      <w:rFonts w:hint="cs"/>
                      <w:sz w:val="28"/>
                      <w:szCs w:val="28"/>
                      <w:rtl/>
                    </w:rPr>
                    <w:t>الأسهم</w:t>
                  </w:r>
                </w:p>
                <w:p w:rsidR="005A2726" w:rsidRPr="005A2726" w:rsidRDefault="005A2726" w:rsidP="005870AD">
                  <w:pPr>
                    <w:bidi/>
                    <w:jc w:val="center"/>
                    <w:rPr>
                      <w:rtl/>
                    </w:rPr>
                  </w:pPr>
                  <w:r w:rsidRPr="005A2726">
                    <w:rPr>
                      <w:rtl/>
                    </w:rPr>
                    <w:t>↓→↑←</w:t>
                  </w:r>
                </w:p>
                <w:p w:rsidR="005A2726" w:rsidRPr="005A2726" w:rsidRDefault="005A2726" w:rsidP="005A2726">
                  <w:pPr>
                    <w:bidi/>
                    <w:rPr>
                      <w:sz w:val="22"/>
                      <w:szCs w:val="22"/>
                      <w:rtl/>
                    </w:rPr>
                  </w:pPr>
                </w:p>
                <w:p w:rsidR="00233960" w:rsidRPr="005A2726" w:rsidRDefault="00233960" w:rsidP="00233960">
                  <w:pPr>
                    <w:bidi/>
                    <w:rPr>
                      <w:sz w:val="22"/>
                      <w:szCs w:val="22"/>
                      <w:rtl/>
                    </w:rPr>
                  </w:pPr>
                </w:p>
              </w:txbxContent>
            </v:textbox>
            <w10:wrap anchorx="page" anchory="page"/>
          </v:shape>
        </w:pict>
      </w:r>
      <w:r>
        <w:rPr>
          <w:noProof/>
          <w:rtl/>
        </w:rPr>
        <w:pict>
          <v:roundrect id="_x0000_s1163" style="position:absolute;left:0;text-align:left;margin-left:416.05pt;margin-top:99pt;width:345.95pt;height:484pt;z-index:251651584;mso-position-horizontal-relative:page;mso-position-vertical-relative:page" arcsize="10923f" strokeweight="2pt">
            <v:textbox>
              <w:txbxContent>
                <w:p w:rsidR="00027B33" w:rsidRDefault="00027B33" w:rsidP="00027B33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27B33" w:rsidRPr="00027B33" w:rsidRDefault="00027B33" w:rsidP="00027B33">
                  <w:pPr>
                    <w:bidi/>
                    <w:ind w:left="395"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027B33" w:rsidRDefault="00027B33" w:rsidP="00027B33">
                  <w:pPr>
                    <w:bidi/>
                    <w:ind w:left="395"/>
                  </w:pPr>
                </w:p>
              </w:txbxContent>
            </v:textbox>
            <w10:wrap anchorx="page" anchory="page"/>
          </v:roundrect>
        </w:pict>
      </w:r>
      <w:r>
        <w:rPr>
          <w:noProof/>
          <w:rtl/>
        </w:rPr>
        <w:pict>
          <v:roundrect id="_x0000_s1164" style="position:absolute;left:0;text-align:left;margin-left:30.95pt;margin-top:99pt;width:349.05pt;height:484pt;z-index:251652608;mso-position-horizontal-relative:page;mso-position-vertical-relative:page" arcsize="10923f" strokeweight="2pt">
            <v:textbox>
              <w:txbxContent>
                <w:p w:rsidR="008D6E59" w:rsidRDefault="005870AD" w:rsidP="0013011E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وظائف المفاتيح المختلفة :</w:t>
                  </w:r>
                </w:p>
                <w:p w:rsidR="005870AD" w:rsidRDefault="005870AD" w:rsidP="00573681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           </w:t>
                  </w:r>
                  <w:r w:rsidR="00573681">
                    <w:rPr>
                      <w:b/>
                      <w:bCs/>
                      <w:sz w:val="28"/>
                      <w:szCs w:val="28"/>
                    </w:rPr>
                    <w:t>space</w:t>
                  </w:r>
                  <w:r w:rsidRPr="00A02ED9">
                    <w:rPr>
                      <w:rFonts w:hint="cs"/>
                      <w:rtl/>
                    </w:rPr>
                    <w:t>.............................</w:t>
                  </w:r>
                  <w:r w:rsidR="00A02ED9">
                    <w:rPr>
                      <w:rFonts w:hint="cs"/>
                      <w:rtl/>
                    </w:rPr>
                    <w:t>..................................</w:t>
                  </w:r>
                  <w:r w:rsidRPr="00A02ED9">
                    <w:rPr>
                      <w:rFonts w:hint="cs"/>
                      <w:rtl/>
                    </w:rPr>
                    <w:t>.</w:t>
                  </w:r>
                </w:p>
                <w:p w:rsidR="005870AD" w:rsidRDefault="005870AD" w:rsidP="005870A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Delet  -   Del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A02ED9">
                    <w:rPr>
                      <w:rFonts w:hint="cs"/>
                      <w:rtl/>
                    </w:rPr>
                    <w:t>.............</w:t>
                  </w:r>
                  <w:r w:rsidR="00A02ED9">
                    <w:rPr>
                      <w:rFonts w:hint="cs"/>
                      <w:rtl/>
                    </w:rPr>
                    <w:t>......................</w:t>
                  </w:r>
                  <w:r w:rsidRPr="00A02ED9">
                    <w:rPr>
                      <w:rFonts w:hint="cs"/>
                      <w:rtl/>
                    </w:rPr>
                    <w:t>...................</w:t>
                  </w:r>
                </w:p>
                <w:p w:rsidR="005870AD" w:rsidRDefault="005870AD" w:rsidP="005870A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>Enter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r w:rsidRPr="00A02ED9">
                    <w:rPr>
                      <w:rFonts w:hint="cs"/>
                      <w:rtl/>
                    </w:rPr>
                    <w:t>.........................................</w:t>
                  </w:r>
                  <w:r w:rsidR="00A02ED9">
                    <w:rPr>
                      <w:rFonts w:hint="cs"/>
                      <w:rtl/>
                    </w:rPr>
                    <w:t>.........................</w:t>
                  </w:r>
                  <w:r w:rsidRPr="00A02ED9">
                    <w:rPr>
                      <w:rFonts w:hint="cs"/>
                      <w:rtl/>
                    </w:rPr>
                    <w:t>.</w:t>
                  </w:r>
                </w:p>
                <w:p w:rsidR="005870AD" w:rsidRPr="009D53DA" w:rsidRDefault="005870AD" w:rsidP="005870AD">
                  <w:pPr>
                    <w:bidi/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D6E59" w:rsidRDefault="00866A2D" w:rsidP="00573681">
                  <w:pPr>
                    <w:bidi/>
                    <w:ind w:left="-117"/>
                    <w:rPr>
                      <w:rFonts w:ascii="Calibri" w:hAnsi="Calibr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Calibri" w:hAnsi="Calibri" w:hint="cs"/>
                      <w:b/>
                      <w:bCs/>
                      <w:sz w:val="28"/>
                      <w:szCs w:val="28"/>
                      <w:rtl/>
                    </w:rPr>
                    <w:t xml:space="preserve">                         .</w:t>
                  </w:r>
                  <w:r w:rsidR="00792F74">
                    <w:rPr>
                      <w:rFonts w:ascii="Calibri" w:hAnsi="Calibri"/>
                      <w:b/>
                      <w:bCs/>
                      <w:sz w:val="28"/>
                      <w:szCs w:val="28"/>
                    </w:rPr>
                    <w:t xml:space="preserve"> space</w:t>
                  </w:r>
                  <w:r w:rsidR="00A02ED9">
                    <w:rPr>
                      <w:rFonts w:ascii="Calibri" w:hAnsi="Calibri"/>
                      <w:b/>
                      <w:bCs/>
                      <w:sz w:val="28"/>
                      <w:szCs w:val="28"/>
                    </w:rPr>
                    <w:t xml:space="preserve"> </w:t>
                  </w:r>
                  <w:r w:rsidRPr="00A02ED9">
                    <w:rPr>
                      <w:rFonts w:hint="cs"/>
                      <w:rtl/>
                    </w:rPr>
                    <w:t>...........</w:t>
                  </w:r>
                  <w:r w:rsidR="00573681">
                    <w:rPr>
                      <w:rFonts w:hint="cs"/>
                      <w:rtl/>
                    </w:rPr>
                    <w:t>...</w:t>
                  </w:r>
                  <w:r w:rsidRPr="00A02ED9">
                    <w:rPr>
                      <w:rFonts w:hint="cs"/>
                      <w:rtl/>
                    </w:rPr>
                    <w:t>......................</w:t>
                  </w:r>
                </w:p>
                <w:p w:rsidR="00866A2D" w:rsidRDefault="00866A2D" w:rsidP="00866A2D">
                  <w:pPr>
                    <w:bidi/>
                    <w:ind w:left="-117"/>
                    <w:rPr>
                      <w:rFonts w:ascii="Calibri" w:hAnsi="Calibr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Calibri" w:hAnsi="Calibri"/>
                      <w:b/>
                      <w:bCs/>
                      <w:sz w:val="28"/>
                      <w:szCs w:val="28"/>
                    </w:rPr>
                    <w:t>Tab</w:t>
                  </w:r>
                  <w:r>
                    <w:rPr>
                      <w:rFonts w:ascii="Calibri" w:hAnsi="Calibri" w:hint="cs"/>
                      <w:b/>
                      <w:bCs/>
                      <w:sz w:val="28"/>
                      <w:szCs w:val="28"/>
                      <w:rtl/>
                    </w:rPr>
                    <w:t>.</w:t>
                  </w:r>
                  <w:r w:rsidRPr="00A02ED9">
                    <w:rPr>
                      <w:rFonts w:hint="cs"/>
                      <w:rtl/>
                    </w:rPr>
                    <w:t>...............................</w:t>
                  </w:r>
                  <w:r w:rsidR="00A02ED9">
                    <w:rPr>
                      <w:rFonts w:hint="cs"/>
                      <w:rtl/>
                    </w:rPr>
                    <w:t>.....................................</w:t>
                  </w:r>
                  <w:r w:rsidRPr="00A02ED9">
                    <w:rPr>
                      <w:rFonts w:hint="cs"/>
                      <w:rtl/>
                    </w:rPr>
                    <w:t>..</w:t>
                  </w:r>
                </w:p>
                <w:p w:rsidR="00866A2D" w:rsidRDefault="00866A2D" w:rsidP="00866A2D">
                  <w:pPr>
                    <w:bidi/>
                    <w:ind w:left="-117"/>
                    <w:rPr>
                      <w:rFonts w:ascii="Calibri" w:hAnsi="Calibri"/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ascii="Calibri" w:hAnsi="Calibri"/>
                      <w:b/>
                      <w:bCs/>
                      <w:sz w:val="28"/>
                      <w:szCs w:val="28"/>
                    </w:rPr>
                    <w:t>Num-Lock</w:t>
                  </w:r>
                  <w:r w:rsidRPr="00A02ED9">
                    <w:rPr>
                      <w:rFonts w:hint="cs"/>
                      <w:rtl/>
                    </w:rPr>
                    <w:t>..................................</w:t>
                  </w:r>
                  <w:r w:rsidR="00A02ED9">
                    <w:rPr>
                      <w:rFonts w:hint="cs"/>
                      <w:rtl/>
                    </w:rPr>
                    <w:t>......................</w:t>
                  </w:r>
                  <w:r w:rsidRPr="00A02ED9">
                    <w:rPr>
                      <w:rFonts w:hint="cs"/>
                      <w:rtl/>
                    </w:rPr>
                    <w:t>...</w:t>
                  </w:r>
                </w:p>
                <w:p w:rsidR="00866A2D" w:rsidRPr="00A02ED9" w:rsidRDefault="00866A2D" w:rsidP="00866A2D">
                  <w:pPr>
                    <w:bidi/>
                    <w:ind w:left="-117"/>
                    <w:rPr>
                      <w:rtl/>
                    </w:rPr>
                  </w:pPr>
                  <w:r>
                    <w:rPr>
                      <w:rFonts w:ascii="Calibri" w:hAnsi="Calibri"/>
                      <w:b/>
                      <w:bCs/>
                      <w:sz w:val="28"/>
                      <w:szCs w:val="28"/>
                    </w:rPr>
                    <w:t>Caps – Luck</w:t>
                  </w:r>
                  <w:r w:rsidRPr="00A02ED9">
                    <w:rPr>
                      <w:rFonts w:hint="cs"/>
                      <w:rtl/>
                    </w:rPr>
                    <w:t>..............</w:t>
                  </w:r>
                  <w:r w:rsidR="00A02ED9">
                    <w:rPr>
                      <w:rFonts w:hint="cs"/>
                      <w:rtl/>
                    </w:rPr>
                    <w:t>.....................</w:t>
                  </w:r>
                  <w:r w:rsidRPr="00A02ED9">
                    <w:rPr>
                      <w:rFonts w:hint="cs"/>
                      <w:rtl/>
                    </w:rPr>
                    <w:t>.....................</w:t>
                  </w:r>
                </w:p>
                <w:p w:rsidR="00866A2D" w:rsidRDefault="00866A2D" w:rsidP="00866A2D">
                  <w:pPr>
                    <w:bidi/>
                    <w:ind w:left="-117"/>
                    <w:rPr>
                      <w:rFonts w:ascii="Calibri" w:hAnsi="Calibr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92F74" w:rsidRDefault="00792F74" w:rsidP="00792F74">
                  <w:pPr>
                    <w:bidi/>
                    <w:ind w:left="-117"/>
                    <w:rPr>
                      <w:rFonts w:ascii="Calibri" w:hAnsi="Calibri"/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792F74" w:rsidRPr="008D6E59" w:rsidRDefault="00792F74" w:rsidP="00792F74">
                  <w:pPr>
                    <w:bidi/>
                    <w:ind w:left="-117"/>
                    <w:rPr>
                      <w:rFonts w:ascii="Calibri" w:hAnsi="Calibri"/>
                      <w:b/>
                      <w:bCs/>
                      <w:sz w:val="28"/>
                      <w:szCs w:val="28"/>
                      <w:rtl/>
                    </w:rPr>
                  </w:pPr>
                </w:p>
                <w:tbl>
                  <w:tblPr>
                    <w:tblStyle w:val="a5"/>
                    <w:bidiVisual/>
                    <w:tblW w:w="6453" w:type="dxa"/>
                    <w:jc w:val="center"/>
                    <w:tblInd w:w="23" w:type="dxa"/>
                    <w:tblLook w:val="04A0"/>
                  </w:tblPr>
                  <w:tblGrid>
                    <w:gridCol w:w="457"/>
                    <w:gridCol w:w="5078"/>
                    <w:gridCol w:w="918"/>
                  </w:tblGrid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6453" w:type="dxa"/>
                        <w:gridSpan w:val="3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نشاط منزلي</w:t>
                        </w:r>
                      </w:p>
                    </w:tc>
                  </w:tr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6453" w:type="dxa"/>
                        <w:gridSpan w:val="3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ضع علامة 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</w:rPr>
                          <w:sym w:font="Wingdings 2" w:char="F050"/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573681"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أمام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العبارة الصحيحة وعلامة </w:t>
                        </w:r>
                        <w:r w:rsidRPr="00792F74">
                          <w:rPr>
                            <w:sz w:val="28"/>
                            <w:szCs w:val="28"/>
                            <w:rtl/>
                          </w:rPr>
                          <w:t>×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</w:t>
                        </w:r>
                        <w:r w:rsidR="00573681"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أمام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العبارة الخاطئة :</w:t>
                        </w:r>
                      </w:p>
                    </w:tc>
                  </w:tr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457" w:type="dxa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1</w:t>
                        </w:r>
                      </w:p>
                    </w:tc>
                    <w:tc>
                      <w:tcPr>
                        <w:tcW w:w="5078" w:type="dxa"/>
                      </w:tcPr>
                      <w:p w:rsidR="00866A2D" w:rsidRPr="00792F74" w:rsidRDefault="00792F74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يوجد في لوحة المفاتيح ثلاثة </w:t>
                        </w:r>
                        <w:r w:rsidR="00573681"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أنواع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مختلفة من المفاتيح .</w:t>
                        </w:r>
                      </w:p>
                    </w:tc>
                    <w:tc>
                      <w:tcPr>
                        <w:tcW w:w="918" w:type="dxa"/>
                      </w:tcPr>
                      <w:p w:rsidR="00866A2D" w:rsidRPr="00792F74" w:rsidRDefault="00866A2D" w:rsidP="0013011E">
                        <w:pPr>
                          <w:bidi/>
                          <w:rPr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457" w:type="dxa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2</w:t>
                        </w:r>
                      </w:p>
                    </w:tc>
                    <w:tc>
                      <w:tcPr>
                        <w:tcW w:w="5078" w:type="dxa"/>
                      </w:tcPr>
                      <w:p w:rsidR="00866A2D" w:rsidRPr="00792F74" w:rsidRDefault="00792F74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ترتيب مفاتيح الحروف على لوحة المفاتيح هو نفس الترتيب الخاص </w:t>
                        </w:r>
                        <w:r w:rsidR="00573681"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بالآلات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الكاتبة .</w:t>
                        </w:r>
                      </w:p>
                    </w:tc>
                    <w:tc>
                      <w:tcPr>
                        <w:tcW w:w="918" w:type="dxa"/>
                      </w:tcPr>
                      <w:p w:rsidR="00866A2D" w:rsidRPr="00792F74" w:rsidRDefault="00866A2D" w:rsidP="0013011E">
                        <w:pPr>
                          <w:bidi/>
                          <w:rPr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457" w:type="dxa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3</w:t>
                        </w:r>
                      </w:p>
                    </w:tc>
                    <w:tc>
                      <w:tcPr>
                        <w:tcW w:w="5078" w:type="dxa"/>
                      </w:tcPr>
                      <w:p w:rsidR="00866A2D" w:rsidRPr="00792F74" w:rsidRDefault="00792F74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يستخدم المفتاح </w:t>
                        </w:r>
                        <w:r w:rsidRPr="00792F74">
                          <w:rPr>
                            <w:sz w:val="28"/>
                            <w:szCs w:val="28"/>
                          </w:rPr>
                          <w:t xml:space="preserve">Del 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لحذف نص محدد .</w:t>
                        </w:r>
                      </w:p>
                    </w:tc>
                    <w:tc>
                      <w:tcPr>
                        <w:tcW w:w="918" w:type="dxa"/>
                      </w:tcPr>
                      <w:p w:rsidR="00866A2D" w:rsidRPr="00792F74" w:rsidRDefault="00866A2D" w:rsidP="0013011E">
                        <w:pPr>
                          <w:bidi/>
                          <w:rPr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457" w:type="dxa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4</w:t>
                        </w:r>
                      </w:p>
                    </w:tc>
                    <w:tc>
                      <w:tcPr>
                        <w:tcW w:w="5078" w:type="dxa"/>
                      </w:tcPr>
                      <w:p w:rsidR="00866A2D" w:rsidRPr="00792F74" w:rsidRDefault="00792F74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توجد مفاتيح الوظائف </w:t>
                        </w:r>
                        <w:r w:rsidR="00573681"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أسفل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لوحة المفاتيح .</w:t>
                        </w:r>
                      </w:p>
                    </w:tc>
                    <w:tc>
                      <w:tcPr>
                        <w:tcW w:w="918" w:type="dxa"/>
                      </w:tcPr>
                      <w:p w:rsidR="00866A2D" w:rsidRPr="00792F74" w:rsidRDefault="00866A2D" w:rsidP="0013011E">
                        <w:pPr>
                          <w:bidi/>
                          <w:rPr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  <w:tr w:rsidR="00866A2D" w:rsidRPr="00792F74" w:rsidTr="00792F74">
                    <w:trPr>
                      <w:jc w:val="center"/>
                    </w:trPr>
                    <w:tc>
                      <w:tcPr>
                        <w:tcW w:w="457" w:type="dxa"/>
                      </w:tcPr>
                      <w:p w:rsidR="00866A2D" w:rsidRPr="00792F74" w:rsidRDefault="00866A2D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5</w:t>
                        </w:r>
                      </w:p>
                    </w:tc>
                    <w:tc>
                      <w:tcPr>
                        <w:tcW w:w="5078" w:type="dxa"/>
                      </w:tcPr>
                      <w:p w:rsidR="00866A2D" w:rsidRPr="00792F74" w:rsidRDefault="00792F74" w:rsidP="00792F74">
                        <w:pPr>
                          <w:bidi/>
                          <w:jc w:val="center"/>
                          <w:rPr>
                            <w:sz w:val="28"/>
                            <w:szCs w:val="28"/>
                            <w:rtl/>
                          </w:rPr>
                        </w:pP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يستخدم مفتاح </w:t>
                        </w:r>
                        <w:r w:rsidR="00573681"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>الإدخال</w:t>
                        </w:r>
                        <w:r w:rsidRPr="00792F74">
                          <w:rPr>
                            <w:rFonts w:hint="cs"/>
                            <w:sz w:val="28"/>
                            <w:szCs w:val="28"/>
                            <w:rtl/>
                          </w:rPr>
                          <w:t xml:space="preserve"> للانتقال إلى سطر جديد .</w:t>
                        </w:r>
                      </w:p>
                    </w:tc>
                    <w:tc>
                      <w:tcPr>
                        <w:tcW w:w="918" w:type="dxa"/>
                      </w:tcPr>
                      <w:p w:rsidR="00866A2D" w:rsidRPr="00792F74" w:rsidRDefault="00866A2D" w:rsidP="0013011E">
                        <w:pPr>
                          <w:bidi/>
                          <w:rPr>
                            <w:sz w:val="28"/>
                            <w:szCs w:val="28"/>
                            <w:rtl/>
                          </w:rPr>
                        </w:pPr>
                      </w:p>
                    </w:tc>
                  </w:tr>
                </w:tbl>
                <w:p w:rsidR="00F31F43" w:rsidRDefault="00F31F43" w:rsidP="0013011E">
                  <w:pPr>
                    <w:bidi/>
                    <w:rPr>
                      <w:rtl/>
                    </w:rPr>
                  </w:pPr>
                </w:p>
              </w:txbxContent>
            </v:textbox>
            <w10:wrap anchorx="page" anchory="page"/>
          </v:roundrect>
        </w:pict>
      </w:r>
    </w:p>
    <w:p w:rsidR="006C4517" w:rsidRPr="001B359E" w:rsidRDefault="002762AD" w:rsidP="006C4517">
      <w:pPr>
        <w:jc w:val="right"/>
      </w:pPr>
      <w:r>
        <w:rPr>
          <w:noProof/>
        </w:rPr>
        <w:pict>
          <v:oval id="_x0000_s1165" style="position:absolute;left:0;text-align:left;margin-left:383.95pt;margin-top:546pt;width:32pt;height:40pt;z-index:251653632;mso-position-horizontal-relative:page;mso-position-vertical-relative:page" strokecolor="#666" strokeweight="1pt">
            <v:fill color2="#999" focusposition="1" focussize="" focus="100%" type="gradient"/>
            <v:shadow on="t" type="perspective" color="#7f7f7f" opacity=".5" offset="1pt" offset2="-3pt"/>
            <v:textbox>
              <w:txbxContent>
                <w:p w:rsidR="00FD7401" w:rsidRDefault="00233960" w:rsidP="00FD7401">
                  <w:pPr>
                    <w:jc w:val="center"/>
                  </w:pPr>
                  <w:r>
                    <w:t>8</w:t>
                  </w:r>
                </w:p>
              </w:txbxContent>
            </v:textbox>
            <w10:wrap anchorx="page" anchory="page"/>
          </v:oval>
        </w:pict>
      </w:r>
      <w:r>
        <w:rPr>
          <w:noProof/>
        </w:rPr>
        <w:pict>
          <v:rect id="_x0000_s1169" style="position:absolute;left:0;text-align:left;margin-left:270pt;margin-top:192pt;width:85pt;height:17pt;z-index:251660288;mso-position-horizontal-relative:page;mso-position-vertical-relative:page" fillcolor="white [3201]" strokecolor="black [3200]" strokeweight="2.5pt">
            <v:shadow color="#868686" offset=",4pt" offset2=",4pt"/>
            <o:extrusion v:ext="view" on="t" viewpoint="0,34.72222mm" viewpointorigin="0,.5" skewangle="90" lightposition="-50000" lightposition2="50000" type="perspective"/>
            <w10:wrap anchorx="page" anchory="page"/>
          </v:rect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68" type="#_x0000_t32" style="position:absolute;left:0;text-align:left;margin-left:312pt;margin-top:149pt;width:43pt;height:1pt;flip:x;z-index:251659264;mso-position-horizontal-relative:page;mso-position-vertical-relative:page" o:connectortype="straight" strokecolor="black [3200]" strokeweight="2.5pt">
            <v:stroke endarrow="block"/>
            <v:shadow color="#868686"/>
            <w10:wrap anchorx="page" anchory="page"/>
          </v:shape>
        </w:pict>
      </w:r>
    </w:p>
    <w:sectPr w:rsidR="006C4517" w:rsidRPr="001B359E" w:rsidSect="00384D9D">
      <w:headerReference w:type="default" r:id="rId8"/>
      <w:footerReference w:type="default" r:id="rId9"/>
      <w:pgSz w:w="15840" w:h="12240" w:orient="landscape"/>
      <w:pgMar w:top="720" w:right="734" w:bottom="720" w:left="720" w:header="374" w:footer="662" w:gutter="0"/>
      <w:pgNumType w:start="1"/>
      <w:cols w:space="360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0F3" w:rsidRDefault="00EA30F3" w:rsidP="00DB3A47">
      <w:pPr>
        <w:pStyle w:val="BodyTextBold"/>
      </w:pPr>
      <w:r>
        <w:separator/>
      </w:r>
    </w:p>
  </w:endnote>
  <w:endnote w:type="continuationSeparator" w:id="1">
    <w:p w:rsidR="00EA30F3" w:rsidRDefault="00EA30F3" w:rsidP="00DB3A47">
      <w:pPr>
        <w:pStyle w:val="BodyTextBold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K Homa">
    <w:panose1 w:val="00000500000000000000"/>
    <w:charset w:val="B2"/>
    <w:family w:val="auto"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0F3" w:rsidRDefault="00EA30F3" w:rsidP="00DB3A47">
      <w:pPr>
        <w:pStyle w:val="BodyTextBold"/>
      </w:pPr>
      <w:r>
        <w:separator/>
      </w:r>
    </w:p>
  </w:footnote>
  <w:footnote w:type="continuationSeparator" w:id="1">
    <w:p w:rsidR="00EA30F3" w:rsidRDefault="00EA30F3" w:rsidP="00DB3A47">
      <w:pPr>
        <w:pStyle w:val="BodyTextBold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1CA" w:rsidRDefault="009911CA">
    <w:pPr>
      <w:tabs>
        <w:tab w:val="center" w:pos="4320"/>
        <w:tab w:val="right" w:pos="8640"/>
      </w:tabs>
      <w:rPr>
        <w:sz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6EA79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811155"/>
    <w:multiLevelType w:val="hybridMultilevel"/>
    <w:tmpl w:val="43C40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595D1B"/>
    <w:multiLevelType w:val="hybridMultilevel"/>
    <w:tmpl w:val="346C6A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5462D0"/>
    <w:multiLevelType w:val="hybridMultilevel"/>
    <w:tmpl w:val="C640263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32A5E"/>
    <w:multiLevelType w:val="hybridMultilevel"/>
    <w:tmpl w:val="0C2EBD42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0804DE"/>
    <w:multiLevelType w:val="hybridMultilevel"/>
    <w:tmpl w:val="416AD2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474DC0"/>
    <w:multiLevelType w:val="hybridMultilevel"/>
    <w:tmpl w:val="23A4B812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363390"/>
    <w:multiLevelType w:val="hybridMultilevel"/>
    <w:tmpl w:val="AEA471BE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62810"/>
    <w:multiLevelType w:val="hybridMultilevel"/>
    <w:tmpl w:val="2EC8F6A4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D246D7"/>
    <w:multiLevelType w:val="hybridMultilevel"/>
    <w:tmpl w:val="B8BA63C6"/>
    <w:lvl w:ilvl="0" w:tplc="04090001">
      <w:start w:val="1"/>
      <w:numFmt w:val="bullet"/>
      <w:lvlText w:val=""/>
      <w:lvlJc w:val="left"/>
      <w:pPr>
        <w:ind w:left="16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1" w:hanging="360"/>
      </w:pPr>
      <w:rPr>
        <w:rFonts w:ascii="Wingdings" w:hAnsi="Wingdings" w:hint="default"/>
      </w:rPr>
    </w:lvl>
  </w:abstractNum>
  <w:abstractNum w:abstractNumId="10">
    <w:nsid w:val="1E612C63"/>
    <w:multiLevelType w:val="hybridMultilevel"/>
    <w:tmpl w:val="0F0EDBA6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53386B"/>
    <w:multiLevelType w:val="hybridMultilevel"/>
    <w:tmpl w:val="CF4C5594"/>
    <w:lvl w:ilvl="0" w:tplc="185CDD4E">
      <w:start w:val="1"/>
      <w:numFmt w:val="decimal"/>
      <w:lvlText w:val="%1-"/>
      <w:lvlJc w:val="left"/>
      <w:pPr>
        <w:ind w:left="76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7640" w:hanging="360"/>
      </w:pPr>
    </w:lvl>
    <w:lvl w:ilvl="2" w:tplc="0409001B" w:tentative="1">
      <w:start w:val="1"/>
      <w:numFmt w:val="lowerRoman"/>
      <w:lvlText w:val="%3."/>
      <w:lvlJc w:val="right"/>
      <w:pPr>
        <w:ind w:left="8360" w:hanging="180"/>
      </w:pPr>
    </w:lvl>
    <w:lvl w:ilvl="3" w:tplc="0409000F" w:tentative="1">
      <w:start w:val="1"/>
      <w:numFmt w:val="decimal"/>
      <w:lvlText w:val="%4."/>
      <w:lvlJc w:val="left"/>
      <w:pPr>
        <w:ind w:left="9080" w:hanging="360"/>
      </w:pPr>
    </w:lvl>
    <w:lvl w:ilvl="4" w:tplc="04090019" w:tentative="1">
      <w:start w:val="1"/>
      <w:numFmt w:val="lowerLetter"/>
      <w:lvlText w:val="%5."/>
      <w:lvlJc w:val="left"/>
      <w:pPr>
        <w:ind w:left="9800" w:hanging="360"/>
      </w:pPr>
    </w:lvl>
    <w:lvl w:ilvl="5" w:tplc="0409001B" w:tentative="1">
      <w:start w:val="1"/>
      <w:numFmt w:val="lowerRoman"/>
      <w:lvlText w:val="%6."/>
      <w:lvlJc w:val="right"/>
      <w:pPr>
        <w:ind w:left="10520" w:hanging="180"/>
      </w:pPr>
    </w:lvl>
    <w:lvl w:ilvl="6" w:tplc="0409000F" w:tentative="1">
      <w:start w:val="1"/>
      <w:numFmt w:val="decimal"/>
      <w:lvlText w:val="%7."/>
      <w:lvlJc w:val="left"/>
      <w:pPr>
        <w:ind w:left="11240" w:hanging="360"/>
      </w:pPr>
    </w:lvl>
    <w:lvl w:ilvl="7" w:tplc="04090019" w:tentative="1">
      <w:start w:val="1"/>
      <w:numFmt w:val="lowerLetter"/>
      <w:lvlText w:val="%8."/>
      <w:lvlJc w:val="left"/>
      <w:pPr>
        <w:ind w:left="11960" w:hanging="360"/>
      </w:pPr>
    </w:lvl>
    <w:lvl w:ilvl="8" w:tplc="0409001B" w:tentative="1">
      <w:start w:val="1"/>
      <w:numFmt w:val="lowerRoman"/>
      <w:lvlText w:val="%9."/>
      <w:lvlJc w:val="right"/>
      <w:pPr>
        <w:ind w:left="12680" w:hanging="180"/>
      </w:pPr>
    </w:lvl>
  </w:abstractNum>
  <w:abstractNum w:abstractNumId="12">
    <w:nsid w:val="22C9232B"/>
    <w:multiLevelType w:val="hybridMultilevel"/>
    <w:tmpl w:val="A8880A7A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755790"/>
    <w:multiLevelType w:val="hybridMultilevel"/>
    <w:tmpl w:val="E17E5D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A2836"/>
    <w:multiLevelType w:val="hybridMultilevel"/>
    <w:tmpl w:val="070CA582"/>
    <w:lvl w:ilvl="0" w:tplc="D01076AC">
      <w:start w:val="1"/>
      <w:numFmt w:val="bullet"/>
      <w:lvlText w:val=""/>
      <w:lvlJc w:val="left"/>
      <w:pPr>
        <w:ind w:left="4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0" w:hanging="360"/>
      </w:pPr>
      <w:rPr>
        <w:rFonts w:ascii="Wingdings" w:hAnsi="Wingdings" w:hint="default"/>
      </w:rPr>
    </w:lvl>
  </w:abstractNum>
  <w:abstractNum w:abstractNumId="15">
    <w:nsid w:val="33D77781"/>
    <w:multiLevelType w:val="hybridMultilevel"/>
    <w:tmpl w:val="E098DB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444BBF"/>
    <w:multiLevelType w:val="hybridMultilevel"/>
    <w:tmpl w:val="32CE5674"/>
    <w:lvl w:ilvl="0" w:tplc="FFBA458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59714A8"/>
    <w:multiLevelType w:val="hybridMultilevel"/>
    <w:tmpl w:val="6D0AB748"/>
    <w:lvl w:ilvl="0" w:tplc="D5D60A54">
      <w:start w:val="1"/>
      <w:numFmt w:val="decimal"/>
      <w:lvlText w:val="%1)"/>
      <w:lvlJc w:val="left"/>
      <w:pPr>
        <w:ind w:left="891" w:hanging="360"/>
      </w:pPr>
      <w:rPr>
        <w:rFonts w:hint="default"/>
        <w:caps/>
        <w:strike w:val="0"/>
        <w:dstrike w:val="0"/>
        <w:sz w:val="24"/>
        <w:szCs w:val="24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8">
    <w:nsid w:val="37347982"/>
    <w:multiLevelType w:val="hybridMultilevel"/>
    <w:tmpl w:val="AB6AB716"/>
    <w:lvl w:ilvl="0" w:tplc="382ECA76">
      <w:start w:val="1"/>
      <w:numFmt w:val="bullet"/>
      <w:lvlText w:val=""/>
      <w:lvlJc w:val="left"/>
      <w:pPr>
        <w:ind w:left="752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19">
    <w:nsid w:val="383E74B8"/>
    <w:multiLevelType w:val="hybridMultilevel"/>
    <w:tmpl w:val="FC9C85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9656DF"/>
    <w:multiLevelType w:val="hybridMultilevel"/>
    <w:tmpl w:val="02EEA860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0A82206"/>
    <w:multiLevelType w:val="hybridMultilevel"/>
    <w:tmpl w:val="7C38E2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2045E82"/>
    <w:multiLevelType w:val="hybridMultilevel"/>
    <w:tmpl w:val="C3EE36F8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2CD077D"/>
    <w:multiLevelType w:val="hybridMultilevel"/>
    <w:tmpl w:val="DFE283E4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1964CC"/>
    <w:multiLevelType w:val="hybridMultilevel"/>
    <w:tmpl w:val="5E4E5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B89090D"/>
    <w:multiLevelType w:val="hybridMultilevel"/>
    <w:tmpl w:val="E3A490D8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56460B"/>
    <w:multiLevelType w:val="hybridMultilevel"/>
    <w:tmpl w:val="B5C025D4"/>
    <w:lvl w:ilvl="0" w:tplc="185CDD4E">
      <w:start w:val="1"/>
      <w:numFmt w:val="decimal"/>
      <w:lvlText w:val="%1-"/>
      <w:lvlJc w:val="left"/>
      <w:pPr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EA4371"/>
    <w:multiLevelType w:val="hybridMultilevel"/>
    <w:tmpl w:val="9F20051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46024"/>
    <w:multiLevelType w:val="hybridMultilevel"/>
    <w:tmpl w:val="4504F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B541F2"/>
    <w:multiLevelType w:val="hybridMultilevel"/>
    <w:tmpl w:val="61208182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A23AAD"/>
    <w:multiLevelType w:val="hybridMultilevel"/>
    <w:tmpl w:val="35A20FDA"/>
    <w:lvl w:ilvl="0" w:tplc="03AAF254">
      <w:start w:val="1"/>
      <w:numFmt w:val="bullet"/>
      <w:lvlText w:val=""/>
      <w:lvlJc w:val="left"/>
      <w:pPr>
        <w:ind w:left="85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1">
    <w:nsid w:val="5DAC4788"/>
    <w:multiLevelType w:val="hybridMultilevel"/>
    <w:tmpl w:val="CB9CCD6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5FE638C9"/>
    <w:multiLevelType w:val="hybridMultilevel"/>
    <w:tmpl w:val="92B0E0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1F6C9F"/>
    <w:multiLevelType w:val="hybridMultilevel"/>
    <w:tmpl w:val="0DD29332"/>
    <w:lvl w:ilvl="0" w:tplc="6644CB3A">
      <w:start w:val="1"/>
      <w:numFmt w:val="decimal"/>
      <w:lvlText w:val="%1)"/>
      <w:lvlJc w:val="left"/>
      <w:pPr>
        <w:ind w:left="1485" w:hanging="11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60738B"/>
    <w:multiLevelType w:val="hybridMultilevel"/>
    <w:tmpl w:val="E0140A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740AC0"/>
    <w:multiLevelType w:val="hybridMultilevel"/>
    <w:tmpl w:val="71B4A068"/>
    <w:lvl w:ilvl="0" w:tplc="6E74DE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446EBD"/>
    <w:multiLevelType w:val="hybridMultilevel"/>
    <w:tmpl w:val="27A2BDB6"/>
    <w:lvl w:ilvl="0" w:tplc="EFF093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A54B0E"/>
    <w:multiLevelType w:val="hybridMultilevel"/>
    <w:tmpl w:val="1FBCD8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23342E"/>
    <w:multiLevelType w:val="hybridMultilevel"/>
    <w:tmpl w:val="BE6A91FE"/>
    <w:lvl w:ilvl="0" w:tplc="2C18F3A6">
      <w:start w:val="1"/>
      <w:numFmt w:val="bullet"/>
      <w:lvlText w:val=""/>
      <w:lvlJc w:val="left"/>
      <w:pPr>
        <w:ind w:left="79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9">
    <w:nsid w:val="70FE7E83"/>
    <w:multiLevelType w:val="hybridMultilevel"/>
    <w:tmpl w:val="681A269E"/>
    <w:lvl w:ilvl="0" w:tplc="0409000F">
      <w:start w:val="1"/>
      <w:numFmt w:val="decimal"/>
      <w:lvlText w:val="%1."/>
      <w:lvlJc w:val="left"/>
      <w:pPr>
        <w:ind w:left="3220" w:hanging="360"/>
      </w:pPr>
    </w:lvl>
    <w:lvl w:ilvl="1" w:tplc="04090019" w:tentative="1">
      <w:start w:val="1"/>
      <w:numFmt w:val="lowerLetter"/>
      <w:lvlText w:val="%2."/>
      <w:lvlJc w:val="left"/>
      <w:pPr>
        <w:ind w:left="3940" w:hanging="360"/>
      </w:pPr>
    </w:lvl>
    <w:lvl w:ilvl="2" w:tplc="0409001B" w:tentative="1">
      <w:start w:val="1"/>
      <w:numFmt w:val="lowerRoman"/>
      <w:lvlText w:val="%3."/>
      <w:lvlJc w:val="right"/>
      <w:pPr>
        <w:ind w:left="4660" w:hanging="180"/>
      </w:pPr>
    </w:lvl>
    <w:lvl w:ilvl="3" w:tplc="0409000F" w:tentative="1">
      <w:start w:val="1"/>
      <w:numFmt w:val="decimal"/>
      <w:lvlText w:val="%4."/>
      <w:lvlJc w:val="left"/>
      <w:pPr>
        <w:ind w:left="5380" w:hanging="360"/>
      </w:pPr>
    </w:lvl>
    <w:lvl w:ilvl="4" w:tplc="04090019" w:tentative="1">
      <w:start w:val="1"/>
      <w:numFmt w:val="lowerLetter"/>
      <w:lvlText w:val="%5."/>
      <w:lvlJc w:val="left"/>
      <w:pPr>
        <w:ind w:left="6100" w:hanging="360"/>
      </w:pPr>
    </w:lvl>
    <w:lvl w:ilvl="5" w:tplc="0409001B" w:tentative="1">
      <w:start w:val="1"/>
      <w:numFmt w:val="lowerRoman"/>
      <w:lvlText w:val="%6."/>
      <w:lvlJc w:val="right"/>
      <w:pPr>
        <w:ind w:left="6820" w:hanging="180"/>
      </w:pPr>
    </w:lvl>
    <w:lvl w:ilvl="6" w:tplc="0409000F" w:tentative="1">
      <w:start w:val="1"/>
      <w:numFmt w:val="decimal"/>
      <w:lvlText w:val="%7."/>
      <w:lvlJc w:val="left"/>
      <w:pPr>
        <w:ind w:left="7540" w:hanging="360"/>
      </w:pPr>
    </w:lvl>
    <w:lvl w:ilvl="7" w:tplc="04090019" w:tentative="1">
      <w:start w:val="1"/>
      <w:numFmt w:val="lowerLetter"/>
      <w:lvlText w:val="%8."/>
      <w:lvlJc w:val="left"/>
      <w:pPr>
        <w:ind w:left="8260" w:hanging="360"/>
      </w:pPr>
    </w:lvl>
    <w:lvl w:ilvl="8" w:tplc="0409001B" w:tentative="1">
      <w:start w:val="1"/>
      <w:numFmt w:val="lowerRoman"/>
      <w:lvlText w:val="%9."/>
      <w:lvlJc w:val="right"/>
      <w:pPr>
        <w:ind w:left="8980" w:hanging="180"/>
      </w:pPr>
    </w:lvl>
  </w:abstractNum>
  <w:abstractNum w:abstractNumId="40">
    <w:nsid w:val="74815988"/>
    <w:multiLevelType w:val="hybridMultilevel"/>
    <w:tmpl w:val="01D22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8205B8"/>
    <w:multiLevelType w:val="hybridMultilevel"/>
    <w:tmpl w:val="F6C8EE10"/>
    <w:lvl w:ilvl="0" w:tplc="2E5E1D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8F68FA"/>
    <w:multiLevelType w:val="hybridMultilevel"/>
    <w:tmpl w:val="B372A1DE"/>
    <w:lvl w:ilvl="0" w:tplc="9B22EE12">
      <w:start w:val="1"/>
      <w:numFmt w:val="bullet"/>
      <w:lvlText w:val=""/>
      <w:lvlJc w:val="left"/>
      <w:pPr>
        <w:ind w:left="606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43">
    <w:nsid w:val="7B51283A"/>
    <w:multiLevelType w:val="hybridMultilevel"/>
    <w:tmpl w:val="BA2C9FBA"/>
    <w:lvl w:ilvl="0" w:tplc="BDCE06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B792B2A"/>
    <w:multiLevelType w:val="hybridMultilevel"/>
    <w:tmpl w:val="675CD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EDD29AB"/>
    <w:multiLevelType w:val="hybridMultilevel"/>
    <w:tmpl w:val="119CE164"/>
    <w:lvl w:ilvl="0" w:tplc="7B060A0E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35"/>
  </w:num>
  <w:num w:numId="7">
    <w:abstractNumId w:val="41"/>
  </w:num>
  <w:num w:numId="8">
    <w:abstractNumId w:val="20"/>
  </w:num>
  <w:num w:numId="9">
    <w:abstractNumId w:val="23"/>
  </w:num>
  <w:num w:numId="10">
    <w:abstractNumId w:val="4"/>
  </w:num>
  <w:num w:numId="11">
    <w:abstractNumId w:val="28"/>
  </w:num>
  <w:num w:numId="12">
    <w:abstractNumId w:val="11"/>
  </w:num>
  <w:num w:numId="13">
    <w:abstractNumId w:val="26"/>
  </w:num>
  <w:num w:numId="14">
    <w:abstractNumId w:val="32"/>
  </w:num>
  <w:num w:numId="15">
    <w:abstractNumId w:val="22"/>
  </w:num>
  <w:num w:numId="16">
    <w:abstractNumId w:val="8"/>
  </w:num>
  <w:num w:numId="17">
    <w:abstractNumId w:val="7"/>
  </w:num>
  <w:num w:numId="18">
    <w:abstractNumId w:val="6"/>
  </w:num>
  <w:num w:numId="19">
    <w:abstractNumId w:val="10"/>
  </w:num>
  <w:num w:numId="20">
    <w:abstractNumId w:val="42"/>
  </w:num>
  <w:num w:numId="21">
    <w:abstractNumId w:val="43"/>
  </w:num>
  <w:num w:numId="22">
    <w:abstractNumId w:val="29"/>
  </w:num>
  <w:num w:numId="23">
    <w:abstractNumId w:val="12"/>
  </w:num>
  <w:num w:numId="24">
    <w:abstractNumId w:val="25"/>
  </w:num>
  <w:num w:numId="25">
    <w:abstractNumId w:val="27"/>
  </w:num>
  <w:num w:numId="26">
    <w:abstractNumId w:val="13"/>
  </w:num>
  <w:num w:numId="27">
    <w:abstractNumId w:val="21"/>
  </w:num>
  <w:num w:numId="28">
    <w:abstractNumId w:val="5"/>
  </w:num>
  <w:num w:numId="29">
    <w:abstractNumId w:val="36"/>
  </w:num>
  <w:num w:numId="30">
    <w:abstractNumId w:val="33"/>
  </w:num>
  <w:num w:numId="31">
    <w:abstractNumId w:val="18"/>
  </w:num>
  <w:num w:numId="32">
    <w:abstractNumId w:val="2"/>
  </w:num>
  <w:num w:numId="33">
    <w:abstractNumId w:val="34"/>
  </w:num>
  <w:num w:numId="34">
    <w:abstractNumId w:val="39"/>
  </w:num>
  <w:num w:numId="35">
    <w:abstractNumId w:val="37"/>
  </w:num>
  <w:num w:numId="36">
    <w:abstractNumId w:val="30"/>
  </w:num>
  <w:num w:numId="37">
    <w:abstractNumId w:val="14"/>
  </w:num>
  <w:num w:numId="38">
    <w:abstractNumId w:val="38"/>
  </w:num>
  <w:num w:numId="39">
    <w:abstractNumId w:val="15"/>
  </w:num>
  <w:num w:numId="40">
    <w:abstractNumId w:val="24"/>
  </w:num>
  <w:num w:numId="41">
    <w:abstractNumId w:val="1"/>
  </w:num>
  <w:num w:numId="42">
    <w:abstractNumId w:val="31"/>
  </w:num>
  <w:num w:numId="43">
    <w:abstractNumId w:val="44"/>
  </w:num>
  <w:num w:numId="44">
    <w:abstractNumId w:val="9"/>
  </w:num>
  <w:num w:numId="45">
    <w:abstractNumId w:val="17"/>
  </w:num>
  <w:num w:numId="46">
    <w:abstractNumId w:val="19"/>
  </w:num>
  <w:num w:numId="47">
    <w:abstractNumId w:val="3"/>
  </w:num>
  <w:num w:numId="48">
    <w:abstractNumId w:val="16"/>
  </w:num>
  <w:num w:numId="49">
    <w:abstractNumId w:val="45"/>
  </w:num>
  <w:num w:numId="50">
    <w:abstractNumId w:val="4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attachedTemplate r:id="rId1"/>
  <w:stylePaneFormatFilter w:val="3F01"/>
  <w:defaultTabStop w:val="720"/>
  <w:drawingGridHorizontalSpacing w:val="720"/>
  <w:drawingGridVerticalSpacing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05178"/>
    <w:rsid w:val="00002CE4"/>
    <w:rsid w:val="00004FCB"/>
    <w:rsid w:val="0000772F"/>
    <w:rsid w:val="000207BA"/>
    <w:rsid w:val="00024DA4"/>
    <w:rsid w:val="00027B33"/>
    <w:rsid w:val="00030AF0"/>
    <w:rsid w:val="00060150"/>
    <w:rsid w:val="00076D5E"/>
    <w:rsid w:val="000A3D52"/>
    <w:rsid w:val="000A6329"/>
    <w:rsid w:val="000B6A18"/>
    <w:rsid w:val="000C1487"/>
    <w:rsid w:val="000C22FC"/>
    <w:rsid w:val="000D46BC"/>
    <w:rsid w:val="000E620C"/>
    <w:rsid w:val="000F105D"/>
    <w:rsid w:val="0011169C"/>
    <w:rsid w:val="0013011E"/>
    <w:rsid w:val="001423B9"/>
    <w:rsid w:val="0015606E"/>
    <w:rsid w:val="001667AD"/>
    <w:rsid w:val="00186249"/>
    <w:rsid w:val="001A127A"/>
    <w:rsid w:val="001B359E"/>
    <w:rsid w:val="001C2D4F"/>
    <w:rsid w:val="00204F0D"/>
    <w:rsid w:val="00207413"/>
    <w:rsid w:val="00211452"/>
    <w:rsid w:val="00223B8A"/>
    <w:rsid w:val="00232DBF"/>
    <w:rsid w:val="00233960"/>
    <w:rsid w:val="00233B60"/>
    <w:rsid w:val="00236D89"/>
    <w:rsid w:val="00242548"/>
    <w:rsid w:val="002727B3"/>
    <w:rsid w:val="002762AD"/>
    <w:rsid w:val="002918FC"/>
    <w:rsid w:val="0029388E"/>
    <w:rsid w:val="002A1A15"/>
    <w:rsid w:val="002B2154"/>
    <w:rsid w:val="00316DAD"/>
    <w:rsid w:val="003567A7"/>
    <w:rsid w:val="00384D9D"/>
    <w:rsid w:val="003942D4"/>
    <w:rsid w:val="003B0769"/>
    <w:rsid w:val="003E218B"/>
    <w:rsid w:val="00411566"/>
    <w:rsid w:val="004127C1"/>
    <w:rsid w:val="00422059"/>
    <w:rsid w:val="00430C97"/>
    <w:rsid w:val="00433089"/>
    <w:rsid w:val="0043387D"/>
    <w:rsid w:val="00435330"/>
    <w:rsid w:val="00442C39"/>
    <w:rsid w:val="0044775A"/>
    <w:rsid w:val="004545A5"/>
    <w:rsid w:val="004566A2"/>
    <w:rsid w:val="00463406"/>
    <w:rsid w:val="00464FCF"/>
    <w:rsid w:val="00471E45"/>
    <w:rsid w:val="004965C6"/>
    <w:rsid w:val="004A10BE"/>
    <w:rsid w:val="004C469C"/>
    <w:rsid w:val="004D4DAC"/>
    <w:rsid w:val="004E52CC"/>
    <w:rsid w:val="00506637"/>
    <w:rsid w:val="00532AAD"/>
    <w:rsid w:val="00546B8E"/>
    <w:rsid w:val="00573681"/>
    <w:rsid w:val="0057551F"/>
    <w:rsid w:val="005870AD"/>
    <w:rsid w:val="00594BA3"/>
    <w:rsid w:val="005A2726"/>
    <w:rsid w:val="005B00E9"/>
    <w:rsid w:val="005B5DC7"/>
    <w:rsid w:val="005E091D"/>
    <w:rsid w:val="006056C0"/>
    <w:rsid w:val="006302D6"/>
    <w:rsid w:val="0064266C"/>
    <w:rsid w:val="00657474"/>
    <w:rsid w:val="006712DD"/>
    <w:rsid w:val="006A274D"/>
    <w:rsid w:val="006B4A80"/>
    <w:rsid w:val="006C4517"/>
    <w:rsid w:val="006C5130"/>
    <w:rsid w:val="0072195A"/>
    <w:rsid w:val="00731643"/>
    <w:rsid w:val="007344CE"/>
    <w:rsid w:val="00737E4C"/>
    <w:rsid w:val="007435A3"/>
    <w:rsid w:val="00785CF5"/>
    <w:rsid w:val="00792F74"/>
    <w:rsid w:val="007A2C00"/>
    <w:rsid w:val="007E4DBF"/>
    <w:rsid w:val="00800EE4"/>
    <w:rsid w:val="00866A2D"/>
    <w:rsid w:val="00884DC8"/>
    <w:rsid w:val="008A6E8A"/>
    <w:rsid w:val="008B719F"/>
    <w:rsid w:val="008D6E59"/>
    <w:rsid w:val="008D75A5"/>
    <w:rsid w:val="008E7FFD"/>
    <w:rsid w:val="009150E5"/>
    <w:rsid w:val="00920C27"/>
    <w:rsid w:val="00930078"/>
    <w:rsid w:val="00930DF1"/>
    <w:rsid w:val="009351BE"/>
    <w:rsid w:val="0093528D"/>
    <w:rsid w:val="009831BC"/>
    <w:rsid w:val="009911CA"/>
    <w:rsid w:val="009D53DA"/>
    <w:rsid w:val="009F548F"/>
    <w:rsid w:val="00A02ED9"/>
    <w:rsid w:val="00A2412D"/>
    <w:rsid w:val="00A4042D"/>
    <w:rsid w:val="00A824DE"/>
    <w:rsid w:val="00AA7A6E"/>
    <w:rsid w:val="00AC7FA6"/>
    <w:rsid w:val="00AF5F6B"/>
    <w:rsid w:val="00B04D4E"/>
    <w:rsid w:val="00B05178"/>
    <w:rsid w:val="00B35CFE"/>
    <w:rsid w:val="00B41B63"/>
    <w:rsid w:val="00B67159"/>
    <w:rsid w:val="00BB4051"/>
    <w:rsid w:val="00BC430F"/>
    <w:rsid w:val="00BC5A5B"/>
    <w:rsid w:val="00BC640D"/>
    <w:rsid w:val="00BC7512"/>
    <w:rsid w:val="00BE351A"/>
    <w:rsid w:val="00BE6436"/>
    <w:rsid w:val="00BF4B5C"/>
    <w:rsid w:val="00C100C1"/>
    <w:rsid w:val="00C15B2E"/>
    <w:rsid w:val="00C403FD"/>
    <w:rsid w:val="00C46BA3"/>
    <w:rsid w:val="00C870B4"/>
    <w:rsid w:val="00C90677"/>
    <w:rsid w:val="00CA6E9B"/>
    <w:rsid w:val="00CB1A76"/>
    <w:rsid w:val="00CE2B6C"/>
    <w:rsid w:val="00CF5FCD"/>
    <w:rsid w:val="00D07A66"/>
    <w:rsid w:val="00D41EC4"/>
    <w:rsid w:val="00D705F9"/>
    <w:rsid w:val="00D85022"/>
    <w:rsid w:val="00DB3A47"/>
    <w:rsid w:val="00DB5320"/>
    <w:rsid w:val="00DD5771"/>
    <w:rsid w:val="00DF7C5A"/>
    <w:rsid w:val="00E05961"/>
    <w:rsid w:val="00E1700E"/>
    <w:rsid w:val="00E225C5"/>
    <w:rsid w:val="00E30580"/>
    <w:rsid w:val="00E31BC6"/>
    <w:rsid w:val="00E407D6"/>
    <w:rsid w:val="00E41092"/>
    <w:rsid w:val="00E458E7"/>
    <w:rsid w:val="00E61BFA"/>
    <w:rsid w:val="00E92A72"/>
    <w:rsid w:val="00EA30F3"/>
    <w:rsid w:val="00EA79D3"/>
    <w:rsid w:val="00EC098E"/>
    <w:rsid w:val="00EC3DBA"/>
    <w:rsid w:val="00EF30E9"/>
    <w:rsid w:val="00EF5702"/>
    <w:rsid w:val="00F11F1B"/>
    <w:rsid w:val="00F31F43"/>
    <w:rsid w:val="00F44790"/>
    <w:rsid w:val="00F61DCB"/>
    <w:rsid w:val="00F702E6"/>
    <w:rsid w:val="00FB1B6C"/>
    <w:rsid w:val="00FC3CB3"/>
    <w:rsid w:val="00FC6180"/>
    <w:rsid w:val="00FD3560"/>
    <w:rsid w:val="00FD7401"/>
    <w:rsid w:val="00FF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 style="mso-position-horizontal-relative:page;mso-position-vertical-relative:page" fillcolor="white" stroke="f">
      <v:fill color="white"/>
      <v:stroke on="f"/>
      <o:colormru v:ext="edit" colors="#007a5b"/>
      <o:colormenu v:ext="edit" strokecolor="#007a5b"/>
    </o:shapedefaults>
    <o:shapelayout v:ext="edit">
      <o:idmap v:ext="edit" data="1"/>
      <o:rules v:ext="edit">
        <o:r id="V:Rule2" type="connector" idref="#_x0000_s1168"/>
      </o:rules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30E9"/>
    <w:rPr>
      <w:sz w:val="24"/>
      <w:szCs w:val="24"/>
    </w:rPr>
  </w:style>
  <w:style w:type="paragraph" w:styleId="1">
    <w:name w:val="heading 1"/>
    <w:basedOn w:val="a"/>
    <w:next w:val="a"/>
    <w:qFormat/>
    <w:rsid w:val="00384D9D"/>
    <w:pPr>
      <w:spacing w:line="1200" w:lineRule="exact"/>
      <w:outlineLvl w:val="0"/>
    </w:pPr>
    <w:rPr>
      <w:rFonts w:ascii="Garamond" w:hAnsi="Garamond"/>
      <w:i/>
      <w:color w:val="007A5B"/>
      <w:sz w:val="32"/>
      <w:szCs w:val="36"/>
    </w:rPr>
  </w:style>
  <w:style w:type="paragraph" w:styleId="2">
    <w:name w:val="heading 2"/>
    <w:basedOn w:val="a"/>
    <w:next w:val="a"/>
    <w:qFormat/>
    <w:rsid w:val="005B5DC7"/>
    <w:pPr>
      <w:spacing w:after="600"/>
      <w:outlineLvl w:val="1"/>
    </w:pPr>
    <w:rPr>
      <w:rFonts w:ascii="Garamond" w:hAnsi="Garamond"/>
      <w:b/>
      <w:color w:val="007A5B"/>
      <w:sz w:val="36"/>
    </w:rPr>
  </w:style>
  <w:style w:type="paragraph" w:styleId="3">
    <w:name w:val="heading 3"/>
    <w:basedOn w:val="a"/>
    <w:next w:val="a"/>
    <w:qFormat/>
    <w:rsid w:val="005B5DC7"/>
    <w:pPr>
      <w:outlineLvl w:val="2"/>
    </w:pPr>
    <w:rPr>
      <w:rFonts w:ascii="Garamond" w:hAnsi="Garamond"/>
      <w:b/>
      <w:color w:val="007A5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talic">
    <w:name w:val="Italic"/>
    <w:basedOn w:val="a"/>
    <w:rsid w:val="00BE6436"/>
    <w:pPr>
      <w:spacing w:before="400"/>
    </w:pPr>
    <w:rPr>
      <w:rFonts w:ascii="Garamond" w:hAnsi="Garamond"/>
      <w:i/>
      <w:color w:val="007A5B"/>
      <w:sz w:val="20"/>
    </w:rPr>
  </w:style>
  <w:style w:type="paragraph" w:styleId="a3">
    <w:name w:val="Body Text"/>
    <w:basedOn w:val="a"/>
    <w:rsid w:val="00930078"/>
    <w:rPr>
      <w:rFonts w:ascii="Garamond" w:hAnsi="Garamond"/>
      <w:color w:val="007A5B"/>
      <w:sz w:val="20"/>
    </w:rPr>
  </w:style>
  <w:style w:type="paragraph" w:customStyle="1" w:styleId="InsideText">
    <w:name w:val="Inside Text"/>
    <w:basedOn w:val="a"/>
    <w:rsid w:val="006C5130"/>
    <w:rPr>
      <w:rFonts w:ascii="Garamond" w:hAnsi="Garamond"/>
      <w:color w:val="007A5B"/>
    </w:rPr>
  </w:style>
  <w:style w:type="paragraph" w:customStyle="1" w:styleId="BodyTextBold">
    <w:name w:val="Body Text Bold"/>
    <w:basedOn w:val="a"/>
    <w:rsid w:val="00930078"/>
    <w:rPr>
      <w:rFonts w:ascii="Garamond" w:hAnsi="Garamond"/>
      <w:b/>
      <w:color w:val="007A5B"/>
      <w:sz w:val="20"/>
    </w:rPr>
  </w:style>
  <w:style w:type="paragraph" w:styleId="a4">
    <w:name w:val="Balloon Text"/>
    <w:basedOn w:val="a"/>
    <w:semiHidden/>
    <w:rsid w:val="009911CA"/>
    <w:rPr>
      <w:rFonts w:ascii="Tahoma" w:hAnsi="Tahoma" w:cs="Tahoma"/>
      <w:sz w:val="16"/>
      <w:szCs w:val="16"/>
    </w:rPr>
  </w:style>
  <w:style w:type="paragraph" w:customStyle="1" w:styleId="HighlightTextChar">
    <w:name w:val="Highlight Text Char"/>
    <w:next w:val="a3"/>
    <w:link w:val="HighlightTextCharChar"/>
    <w:rsid w:val="00060150"/>
    <w:pPr>
      <w:pBdr>
        <w:left w:val="single" w:sz="6" w:space="9" w:color="FFFFFF"/>
        <w:right w:val="single" w:sz="6" w:space="31" w:color="FFFFFF"/>
      </w:pBdr>
      <w:shd w:val="solid" w:color="E3F1FF" w:fill="99CCFF"/>
      <w:ind w:left="144" w:right="864"/>
      <w:outlineLvl w:val="0"/>
    </w:pPr>
    <w:rPr>
      <w:rFonts w:ascii="Trebuchet MS" w:hAnsi="Trebuchet MS" w:cs="Arial"/>
      <w:color w:val="000080"/>
      <w:sz w:val="22"/>
      <w:szCs w:val="22"/>
    </w:rPr>
  </w:style>
  <w:style w:type="character" w:customStyle="1" w:styleId="HighlightTextCharChar">
    <w:name w:val="Highlight Text Char Char"/>
    <w:basedOn w:val="a0"/>
    <w:link w:val="HighlightTextChar"/>
    <w:rsid w:val="00060150"/>
    <w:rPr>
      <w:rFonts w:ascii="Trebuchet MS" w:hAnsi="Trebuchet MS" w:cs="Arial"/>
      <w:color w:val="000080"/>
      <w:sz w:val="22"/>
      <w:szCs w:val="22"/>
      <w:shd w:val="solid" w:color="E3F1FF" w:fill="99CCFF"/>
      <w:lang w:val="en-US" w:eastAsia="en-US" w:bidi="ar-SA"/>
    </w:rPr>
  </w:style>
  <w:style w:type="table" w:styleId="a5">
    <w:name w:val="Table Grid"/>
    <w:basedOn w:val="a1"/>
    <w:rsid w:val="00785CF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3B0769"/>
    <w:pPr>
      <w:ind w:left="720"/>
      <w:contextualSpacing/>
    </w:pPr>
  </w:style>
  <w:style w:type="paragraph" w:styleId="a7">
    <w:name w:val="Title"/>
    <w:basedOn w:val="a"/>
    <w:next w:val="a"/>
    <w:link w:val="Char"/>
    <w:qFormat/>
    <w:rsid w:val="00A2412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7"/>
    <w:rsid w:val="00A2412D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user\LOCALS~1\Temp\TCD52.tmp\Formal%20party%20invitation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377ED-BEAF-42D9-A41D-A8795F1C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Formal party invitation</Template>
  <TotalTime>27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Manager/>
  <Company>Microsoft Corporation</Company>
  <LinksUpToDate>false</LinksUpToDate>
  <CharactersWithSpaces>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userza</dc:creator>
  <cp:keywords/>
  <dc:description/>
  <cp:lastModifiedBy>KSA</cp:lastModifiedBy>
  <cp:revision>8</cp:revision>
  <cp:lastPrinted>2012-02-21T18:55:00Z</cp:lastPrinted>
  <dcterms:created xsi:type="dcterms:W3CDTF">2011-11-27T14:28:00Z</dcterms:created>
  <dcterms:modified xsi:type="dcterms:W3CDTF">2012-02-21T18:57:00Z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TC060897481033</vt:lpwstr>
  </property>
</Properties>
</file>